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5CF08" w14:textId="53197324" w:rsidR="00BA00AB" w:rsidRDefault="004635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KEPYNGHAM</w:t>
      </w:r>
      <w:r>
        <w:rPr>
          <w:rFonts w:cs="Times New Roman"/>
          <w:szCs w:val="24"/>
        </w:rPr>
        <w:t xml:space="preserve">       (fl.1500)</w:t>
      </w:r>
    </w:p>
    <w:p w14:paraId="7CB010FD" w14:textId="503F061E" w:rsidR="004635DE" w:rsidRDefault="004635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Wortham.</w:t>
      </w:r>
    </w:p>
    <w:p w14:paraId="07BD4355" w14:textId="77777777" w:rsidR="004635DE" w:rsidRDefault="004635DE" w:rsidP="009139A6">
      <w:pPr>
        <w:pStyle w:val="NoSpacing"/>
        <w:rPr>
          <w:rFonts w:cs="Times New Roman"/>
          <w:szCs w:val="24"/>
        </w:rPr>
      </w:pPr>
    </w:p>
    <w:p w14:paraId="0810DCD1" w14:textId="77777777" w:rsidR="004635DE" w:rsidRDefault="004635DE" w:rsidP="009139A6">
      <w:pPr>
        <w:pStyle w:val="NoSpacing"/>
        <w:rPr>
          <w:rFonts w:cs="Times New Roman"/>
          <w:szCs w:val="24"/>
        </w:rPr>
      </w:pPr>
    </w:p>
    <w:p w14:paraId="6E69E61E" w14:textId="6B12A489" w:rsidR="004635DE" w:rsidRDefault="004635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made his Will.</w:t>
      </w:r>
    </w:p>
    <w:p w14:paraId="1DE7F63F" w14:textId="29521CBF" w:rsidR="004635DE" w:rsidRDefault="004635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(UK, Extracted Probate Records, 1269-1975)</w:t>
      </w:r>
    </w:p>
    <w:p w14:paraId="72DACA8F" w14:textId="77777777" w:rsidR="004635DE" w:rsidRDefault="004635DE" w:rsidP="009139A6">
      <w:pPr>
        <w:pStyle w:val="NoSpacing"/>
        <w:rPr>
          <w:rFonts w:cs="Times New Roman"/>
          <w:szCs w:val="24"/>
        </w:rPr>
      </w:pPr>
    </w:p>
    <w:p w14:paraId="7D717E4F" w14:textId="77777777" w:rsidR="004635DE" w:rsidRDefault="004635DE" w:rsidP="009139A6">
      <w:pPr>
        <w:pStyle w:val="NoSpacing"/>
        <w:rPr>
          <w:rFonts w:cs="Times New Roman"/>
          <w:szCs w:val="24"/>
        </w:rPr>
      </w:pPr>
    </w:p>
    <w:p w14:paraId="6C15875B" w14:textId="009679AD" w:rsidR="004635DE" w:rsidRPr="004635DE" w:rsidRDefault="004635D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October 2023</w:t>
      </w:r>
    </w:p>
    <w:sectPr w:rsidR="004635DE" w:rsidRPr="004635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E74D" w14:textId="77777777" w:rsidR="004635DE" w:rsidRDefault="004635DE" w:rsidP="009139A6">
      <w:r>
        <w:separator/>
      </w:r>
    </w:p>
  </w:endnote>
  <w:endnote w:type="continuationSeparator" w:id="0">
    <w:p w14:paraId="7DEF8E5F" w14:textId="77777777" w:rsidR="004635DE" w:rsidRDefault="004635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E06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74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C89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40C6C" w14:textId="77777777" w:rsidR="004635DE" w:rsidRDefault="004635DE" w:rsidP="009139A6">
      <w:r>
        <w:separator/>
      </w:r>
    </w:p>
  </w:footnote>
  <w:footnote w:type="continuationSeparator" w:id="0">
    <w:p w14:paraId="52A25CBD" w14:textId="77777777" w:rsidR="004635DE" w:rsidRDefault="004635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68F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FB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6EE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5DE"/>
    <w:rsid w:val="000666E0"/>
    <w:rsid w:val="002510B7"/>
    <w:rsid w:val="004635D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88349"/>
  <w15:chartTrackingRefBased/>
  <w15:docId w15:val="{B372147E-2A31-4626-ABDA-62E4B1E4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2023-10-10T20:34:00Z</dcterms:created>
  <dcterms:modified xsi:type="dcterms:W3CDTF">2023-10-10T20:37:00Z</dcterms:modified>
</cp:coreProperties>
</file>